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1A5" w14:textId="77777777" w:rsidR="00E11A67" w:rsidRDefault="00E11A67" w:rsidP="00E11A67">
      <w:pPr>
        <w:pStyle w:val="NoSpacing"/>
      </w:pPr>
      <w:r>
        <w:rPr>
          <w:u w:val="single"/>
        </w:rPr>
        <w:t>Thomas JAKESON</w:t>
      </w:r>
      <w:r>
        <w:t xml:space="preserve">     (fl.1484)</w:t>
      </w:r>
    </w:p>
    <w:p w14:paraId="0E4E7E04" w14:textId="77777777" w:rsidR="00E11A67" w:rsidRDefault="00E11A67" w:rsidP="00E11A67">
      <w:pPr>
        <w:pStyle w:val="NoSpacing"/>
      </w:pPr>
      <w:r>
        <w:t xml:space="preserve">of </w:t>
      </w:r>
      <w:proofErr w:type="spellStart"/>
      <w:r>
        <w:t>Lamberhurst</w:t>
      </w:r>
      <w:proofErr w:type="spellEnd"/>
      <w:r>
        <w:t>, Sussex. Husbandman.</w:t>
      </w:r>
    </w:p>
    <w:p w14:paraId="74452655" w14:textId="77777777" w:rsidR="00E11A67" w:rsidRDefault="00E11A67" w:rsidP="00E11A67">
      <w:pPr>
        <w:pStyle w:val="NoSpacing"/>
      </w:pPr>
    </w:p>
    <w:p w14:paraId="1BDC84A4" w14:textId="77777777" w:rsidR="00E11A67" w:rsidRDefault="00E11A67" w:rsidP="00E11A67">
      <w:pPr>
        <w:pStyle w:val="NoSpacing"/>
      </w:pPr>
    </w:p>
    <w:p w14:paraId="75D9417F" w14:textId="77777777" w:rsidR="00E11A67" w:rsidRDefault="00E11A67" w:rsidP="00E11A67">
      <w:pPr>
        <w:pStyle w:val="NoSpacing"/>
      </w:pPr>
      <w:r>
        <w:tab/>
        <w:t>1484</w:t>
      </w:r>
      <w:r>
        <w:tab/>
        <w:t xml:space="preserve">William Ricard(q.v.) brought a plaint of debt against him, John </w:t>
      </w:r>
      <w:proofErr w:type="spellStart"/>
      <w:r>
        <w:t>Coppyng</w:t>
      </w:r>
      <w:proofErr w:type="spellEnd"/>
    </w:p>
    <w:p w14:paraId="2AB28EA3" w14:textId="77777777" w:rsidR="00E11A67" w:rsidRDefault="00E11A67" w:rsidP="00E11A67">
      <w:pPr>
        <w:pStyle w:val="NoSpacing"/>
      </w:pPr>
      <w:r>
        <w:tab/>
      </w:r>
      <w:r>
        <w:tab/>
        <w:t xml:space="preserve">of </w:t>
      </w:r>
      <w:proofErr w:type="spellStart"/>
      <w:r>
        <w:t>Lamberhust</w:t>
      </w:r>
      <w:proofErr w:type="spellEnd"/>
      <w:r>
        <w:t>(q.v.) and Simon Benet of Rotherfield(q.v.).</w:t>
      </w:r>
    </w:p>
    <w:p w14:paraId="6ED5A8FD" w14:textId="70BF20FD" w:rsidR="00EE3F7B" w:rsidRDefault="00E11A67" w:rsidP="00E11A67">
      <w:pPr>
        <w:pStyle w:val="NoSpacing"/>
      </w:pPr>
      <w:r>
        <w:tab/>
      </w:r>
      <w:r>
        <w:tab/>
      </w:r>
      <w:r w:rsidRPr="00F64E0A">
        <w:t>(</w:t>
      </w:r>
      <w:hyperlink r:id="rId6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  <w:bookmarkStart w:id="0" w:name="_GoBack"/>
      <w:bookmarkEnd w:id="0"/>
    </w:p>
    <w:p w14:paraId="49BB4450" w14:textId="77777777" w:rsidR="00E11A67" w:rsidRDefault="00E11A67" w:rsidP="00E11A67">
      <w:pPr>
        <w:pStyle w:val="NoSpacing"/>
      </w:pPr>
    </w:p>
    <w:p w14:paraId="303880DD" w14:textId="77777777" w:rsidR="00E11A67" w:rsidRDefault="00E11A67" w:rsidP="00E11A67">
      <w:pPr>
        <w:pStyle w:val="NoSpacing"/>
      </w:pPr>
    </w:p>
    <w:p w14:paraId="02B462EC" w14:textId="77777777" w:rsidR="00E47068" w:rsidRPr="00C009D8" w:rsidRDefault="00E11A67" w:rsidP="00E11A67">
      <w:pPr>
        <w:pStyle w:val="NoSpacing"/>
      </w:pPr>
      <w:r>
        <w:t>15 April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BB08A" w14:textId="77777777" w:rsidR="00E11A67" w:rsidRDefault="00E11A67" w:rsidP="00920DE3">
      <w:pPr>
        <w:spacing w:after="0" w:line="240" w:lineRule="auto"/>
      </w:pPr>
      <w:r>
        <w:separator/>
      </w:r>
    </w:p>
  </w:endnote>
  <w:endnote w:type="continuationSeparator" w:id="0">
    <w:p w14:paraId="6C5E0512" w14:textId="77777777" w:rsidR="00E11A67" w:rsidRDefault="00E11A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10F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62C1D" w14:textId="77777777" w:rsidR="00C009D8" w:rsidRPr="00C009D8" w:rsidRDefault="00C009D8">
    <w:pPr>
      <w:pStyle w:val="Footer"/>
    </w:pPr>
    <w:r>
      <w:t>Copyright I.S.Rogers 9 August 2013</w:t>
    </w:r>
  </w:p>
  <w:p w14:paraId="7BA7362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1D3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3B9E5" w14:textId="77777777" w:rsidR="00E11A67" w:rsidRDefault="00E11A67" w:rsidP="00920DE3">
      <w:pPr>
        <w:spacing w:after="0" w:line="240" w:lineRule="auto"/>
      </w:pPr>
      <w:r>
        <w:separator/>
      </w:r>
    </w:p>
  </w:footnote>
  <w:footnote w:type="continuationSeparator" w:id="0">
    <w:p w14:paraId="3E9001D8" w14:textId="77777777" w:rsidR="00E11A67" w:rsidRDefault="00E11A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7614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9C8F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FDB08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A67"/>
    <w:rsid w:val="00120749"/>
    <w:rsid w:val="00624CAE"/>
    <w:rsid w:val="00920DE3"/>
    <w:rsid w:val="00C009D8"/>
    <w:rsid w:val="00CF53C8"/>
    <w:rsid w:val="00E11A67"/>
    <w:rsid w:val="00E47068"/>
    <w:rsid w:val="00EE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31A49"/>
  <w15:docId w15:val="{8C48FEC7-2B4B-4ABE-AA3F-97DBB4B7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1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2015-04-22T22:05:00Z</dcterms:created>
  <dcterms:modified xsi:type="dcterms:W3CDTF">2019-03-02T12:28:00Z</dcterms:modified>
</cp:coreProperties>
</file>